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106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60"/>
        <w:gridCol w:w="540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0F1433" w:rsidRPr="008C1B97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3"/>
          </w:tcPr>
          <w:p w:rsidR="000F1433" w:rsidRPr="008C1B97" w:rsidRDefault="000F1433" w:rsidP="008C40C7">
            <w:r w:rsidRPr="008C1B97">
              <w:rPr>
                <w:rFonts w:cs="宋体" w:hint="eastAsia"/>
              </w:rPr>
              <w:t>学生类别</w:t>
            </w:r>
            <w:r w:rsidRPr="008C1B97">
              <w:t xml:space="preserve">:  </w:t>
            </w:r>
            <w:r w:rsidRPr="007F69C5">
              <w:rPr>
                <w:rFonts w:ascii="宋体" w:hAnsi="宋体" w:cs="宋体" w:hint="eastAsia"/>
                <w:highlight w:val="black"/>
              </w:rPr>
              <w:t>□</w:t>
            </w:r>
            <w:r w:rsidRPr="008C1B97">
              <w:t xml:space="preserve"> </w:t>
            </w:r>
            <w:r w:rsidRPr="008C1B97">
              <w:rPr>
                <w:rFonts w:cs="宋体" w:hint="eastAsia"/>
              </w:rPr>
              <w:t>全日制学术型硕士</w:t>
            </w:r>
            <w:r w:rsidRPr="008C1B97">
              <w:t xml:space="preserve">     </w:t>
            </w:r>
            <w:r w:rsidRPr="008C1B97">
              <w:rPr>
                <w:rFonts w:ascii="宋体" w:hAnsi="宋体" w:cs="宋体" w:hint="eastAsia"/>
              </w:rPr>
              <w:t>□</w:t>
            </w:r>
            <w:r w:rsidRPr="008C1B97">
              <w:rPr>
                <w:rFonts w:cs="宋体" w:hint="eastAsia"/>
              </w:rPr>
              <w:t>全日制专业学位硕士</w:t>
            </w:r>
          </w:p>
        </w:tc>
      </w:tr>
      <w:tr w:rsidR="000F1433" w:rsidRPr="008C1B97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0F1433" w:rsidRPr="008C1B97" w:rsidRDefault="000F1433" w:rsidP="00CF5E28">
            <w:pPr>
              <w:spacing w:beforeLines="50"/>
            </w:pPr>
            <w:r w:rsidRPr="008C1B97">
              <w:rPr>
                <w:rFonts w:cs="宋体" w:hint="eastAsia"/>
              </w:rPr>
              <w:t>学院：传播研究院</w:t>
            </w:r>
          </w:p>
        </w:tc>
        <w:tc>
          <w:tcPr>
            <w:tcW w:w="1440" w:type="dxa"/>
            <w:gridSpan w:val="3"/>
          </w:tcPr>
          <w:p w:rsidR="000F1433" w:rsidRPr="008C1B97" w:rsidRDefault="000F1433" w:rsidP="00CF5E28">
            <w:pPr>
              <w:spacing w:beforeLines="50"/>
            </w:pPr>
            <w:r w:rsidRPr="008C1B97">
              <w:rPr>
                <w:rFonts w:cs="宋体" w:hint="eastAsia"/>
              </w:rPr>
              <w:t>人数：</w:t>
            </w:r>
            <w:r>
              <w:t>5</w:t>
            </w:r>
            <w:r w:rsidRPr="008C1B97">
              <w:rPr>
                <w:rFonts w:cs="宋体" w:hint="eastAsia"/>
              </w:rPr>
              <w:t>人</w:t>
            </w:r>
          </w:p>
        </w:tc>
        <w:tc>
          <w:tcPr>
            <w:tcW w:w="1620" w:type="dxa"/>
            <w:gridSpan w:val="3"/>
          </w:tcPr>
          <w:p w:rsidR="000F1433" w:rsidRPr="008C1B97" w:rsidRDefault="000F1433" w:rsidP="00CF5E28">
            <w:pPr>
              <w:spacing w:beforeLines="50"/>
            </w:pPr>
            <w:r w:rsidRPr="008C1B97">
              <w:rPr>
                <w:rFonts w:cs="宋体" w:hint="eastAsia"/>
              </w:rPr>
              <w:t>年级：</w:t>
            </w:r>
            <w:r w:rsidRPr="008C1B97">
              <w:t>201</w:t>
            </w:r>
            <w:r>
              <w:t>4</w:t>
            </w:r>
          </w:p>
        </w:tc>
        <w:tc>
          <w:tcPr>
            <w:tcW w:w="2700" w:type="dxa"/>
            <w:gridSpan w:val="4"/>
          </w:tcPr>
          <w:p w:rsidR="000F1433" w:rsidRPr="008C1B97" w:rsidRDefault="000F1433" w:rsidP="00CF5E28">
            <w:pPr>
              <w:spacing w:beforeLines="50"/>
            </w:pPr>
            <w:r w:rsidRPr="008C1B97">
              <w:rPr>
                <w:rFonts w:cs="宋体" w:hint="eastAsia"/>
              </w:rPr>
              <w:t>专业：</w:t>
            </w:r>
            <w:r>
              <w:rPr>
                <w:rFonts w:cs="宋体" w:hint="eastAsia"/>
              </w:rPr>
              <w:t>传播学</w:t>
            </w:r>
          </w:p>
        </w:tc>
        <w:tc>
          <w:tcPr>
            <w:tcW w:w="5040" w:type="dxa"/>
            <w:gridSpan w:val="8"/>
          </w:tcPr>
          <w:p w:rsidR="000F1433" w:rsidRPr="008C1B97" w:rsidRDefault="000F1433" w:rsidP="00CF5E28">
            <w:pPr>
              <w:spacing w:beforeLines="50"/>
            </w:pPr>
            <w:r w:rsidRPr="008C1B97">
              <w:rPr>
                <w:rFonts w:cs="宋体" w:hint="eastAsia"/>
              </w:rPr>
              <w:t>研究方向</w:t>
            </w:r>
            <w:r w:rsidRPr="008C1B97">
              <w:t>:</w:t>
            </w:r>
            <w:r>
              <w:rPr>
                <w:rFonts w:cs="宋体" w:hint="eastAsia"/>
              </w:rPr>
              <w:t>媒介素养</w:t>
            </w:r>
          </w:p>
        </w:tc>
      </w:tr>
      <w:tr w:rsidR="000F1433" w:rsidRPr="008C1B97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0F1433" w:rsidRPr="008C1B97" w:rsidRDefault="000F1433" w:rsidP="008C40C7">
            <w:pPr>
              <w:jc w:val="right"/>
            </w:pPr>
            <w:r w:rsidRPr="008C1B97">
              <w:rPr>
                <w:rFonts w:cs="宋体" w:hint="eastAsia"/>
              </w:rPr>
              <w:t>节次</w:t>
            </w:r>
          </w:p>
          <w:p w:rsidR="000F1433" w:rsidRPr="008C1B97" w:rsidRDefault="000F1433" w:rsidP="008C40C7">
            <w:pPr>
              <w:jc w:val="left"/>
            </w:pPr>
            <w:r w:rsidRPr="008C1B97">
              <w:rPr>
                <w:rFonts w:cs="宋体" w:hint="eastAsia"/>
              </w:rPr>
              <w:t>星期</w:t>
            </w:r>
          </w:p>
        </w:tc>
        <w:tc>
          <w:tcPr>
            <w:tcW w:w="547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晚上</w:t>
            </w:r>
          </w:p>
        </w:tc>
      </w:tr>
      <w:tr w:rsidR="000F1433" w:rsidRPr="008C1B97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/>
        </w:tc>
        <w:tc>
          <w:tcPr>
            <w:tcW w:w="2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t>1</w:t>
            </w:r>
            <w:r w:rsidRPr="008C1B97">
              <w:rPr>
                <w:rFonts w:cs="宋体" w:hint="eastAsia"/>
              </w:rPr>
              <w:t>、</w:t>
            </w:r>
            <w:r w:rsidRPr="008C1B97">
              <w:t>2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t>3</w:t>
            </w:r>
            <w:r w:rsidRPr="008C1B97">
              <w:rPr>
                <w:rFonts w:cs="宋体" w:hint="eastAsia"/>
              </w:rPr>
              <w:t>、</w:t>
            </w:r>
            <w:r w:rsidRPr="008C1B97">
              <w:t>4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t>5</w:t>
            </w:r>
            <w:r w:rsidRPr="008C1B97">
              <w:rPr>
                <w:rFonts w:cs="宋体" w:hint="eastAsia"/>
              </w:rPr>
              <w:t>、</w:t>
            </w:r>
            <w:r w:rsidRPr="008C1B97">
              <w:t>6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t>7</w:t>
            </w:r>
            <w:r w:rsidRPr="008C1B97">
              <w:rPr>
                <w:rFonts w:cs="宋体" w:hint="eastAsia"/>
              </w:rPr>
              <w:t>、</w:t>
            </w:r>
            <w:r w:rsidRPr="008C1B97">
              <w:t>8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433" w:rsidRPr="008C1B97" w:rsidRDefault="000F1433" w:rsidP="008C40C7">
            <w:pPr>
              <w:jc w:val="center"/>
            </w:pPr>
            <w:r w:rsidRPr="008C1B97">
              <w:t>9</w:t>
            </w:r>
            <w:r w:rsidRPr="008C1B97">
              <w:rPr>
                <w:rFonts w:cs="宋体" w:hint="eastAsia"/>
              </w:rPr>
              <w:t>、</w:t>
            </w:r>
            <w:r w:rsidRPr="008C1B97">
              <w:t>10</w:t>
            </w:r>
            <w:r w:rsidRPr="008C1B97">
              <w:rPr>
                <w:rFonts w:cs="宋体" w:hint="eastAsia"/>
              </w:rPr>
              <w:t>节</w:t>
            </w:r>
          </w:p>
        </w:tc>
      </w:tr>
      <w:tr w:rsidR="000F1433" w:rsidRPr="008C1B97">
        <w:trPr>
          <w:cantSplit/>
          <w:trHeight w:val="859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一</w:t>
            </w:r>
          </w:p>
        </w:tc>
        <w:tc>
          <w:tcPr>
            <w:tcW w:w="547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afterLines="50"/>
              <w:jc w:val="center"/>
              <w:rPr>
                <w:color w:val="000000"/>
                <w:sz w:val="24"/>
                <w:szCs w:val="24"/>
              </w:rPr>
            </w:pPr>
            <w:r w:rsidRPr="00424480">
              <w:rPr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afterLines="5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24480">
              <w:rPr>
                <w:rFonts w:cs="宋体" w:hint="eastAsia"/>
                <w:color w:val="000000"/>
                <w:sz w:val="24"/>
                <w:szCs w:val="24"/>
              </w:rPr>
              <w:t>传媒心理学</w:t>
            </w:r>
            <w:r w:rsidRPr="00424480">
              <w:rPr>
                <w:color w:val="000000"/>
                <w:sz w:val="24"/>
                <w:szCs w:val="24"/>
              </w:rPr>
              <w:t xml:space="preserve">  (2-9</w:t>
            </w: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周，选修</w:t>
            </w:r>
            <w:r w:rsidRPr="004244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F1433" w:rsidRPr="008C1B97" w:rsidRDefault="000F1433" w:rsidP="00CF5E28">
            <w:pPr>
              <w:spacing w:beforeLines="50" w:afterLines="50"/>
              <w:jc w:val="center"/>
              <w:rPr>
                <w:sz w:val="24"/>
                <w:szCs w:val="24"/>
              </w:rPr>
            </w:pPr>
          </w:p>
        </w:tc>
      </w:tr>
      <w:tr w:rsidR="000F1433" w:rsidRPr="008C1B97">
        <w:trPr>
          <w:cantSplit/>
          <w:trHeight w:val="7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秦学智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color w:val="000000"/>
                <w:sz w:val="18"/>
                <w:szCs w:val="18"/>
              </w:rPr>
              <w:t>48</w:t>
            </w:r>
            <w:r w:rsidRPr="00424480">
              <w:rPr>
                <w:rFonts w:hint="eastAsia"/>
                <w:color w:val="000000"/>
                <w:sz w:val="18"/>
                <w:szCs w:val="18"/>
              </w:rPr>
              <w:t>教</w:t>
            </w:r>
            <w:r w:rsidRPr="00424480">
              <w:rPr>
                <w:color w:val="000000"/>
                <w:sz w:val="18"/>
                <w:szCs w:val="18"/>
              </w:rPr>
              <w:t>A707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</w:tr>
      <w:tr w:rsidR="000F1433" w:rsidRPr="008C1B97">
        <w:trPr>
          <w:cantSplit/>
          <w:trHeight w:val="76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二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448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4480">
              <w:rPr>
                <w:color w:val="000000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F1433" w:rsidRPr="00DE3209" w:rsidRDefault="000F1433" w:rsidP="000F1433">
            <w:pPr>
              <w:spacing w:beforeLines="50" w:afterLines="50"/>
              <w:ind w:left="-6" w:rightChars="-85" w:right="31680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0F1433" w:rsidRPr="008C1B97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自排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1433" w:rsidRPr="00DC3327">
        <w:trPr>
          <w:cantSplit/>
          <w:trHeight w:val="99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  <w:r w:rsidRPr="001E2101">
              <w:rPr>
                <w:rFonts w:cs="宋体" w:hint="eastAsia"/>
              </w:rPr>
              <w:t>三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0F1433" w:rsidRPr="00DC3327" w:rsidRDefault="000F1433" w:rsidP="008C40C7">
            <w:pPr>
              <w:widowControl/>
              <w:jc w:val="left"/>
              <w:rPr>
                <w:color w:val="000000"/>
                <w:highlight w:val="yellow"/>
              </w:rPr>
            </w:pPr>
          </w:p>
          <w:p w:rsidR="000F1433" w:rsidRPr="00DC3327" w:rsidRDefault="000F1433" w:rsidP="008C40C7">
            <w:pPr>
              <w:widowControl/>
              <w:jc w:val="left"/>
              <w:rPr>
                <w:color w:val="000000"/>
                <w:highlight w:val="yellow"/>
              </w:rPr>
            </w:pPr>
          </w:p>
        </w:tc>
      </w:tr>
      <w:tr w:rsidR="000F1433" w:rsidRPr="008C1B97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Chars="100" w:firstLine="31680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1433" w:rsidRPr="008C1B97">
        <w:trPr>
          <w:cantSplit/>
          <w:trHeight w:val="102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  <w:r w:rsidRPr="001E2101">
              <w:rPr>
                <w:rFonts w:cs="宋体" w:hint="eastAsia"/>
              </w:rPr>
              <w:t>四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CF5E28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spacing w:beforeLines="50" w:afterLines="50"/>
              <w:ind w:rightChars="-85" w:right="31680"/>
              <w:jc w:val="center"/>
              <w:rPr>
                <w:color w:val="000000"/>
                <w:sz w:val="24"/>
                <w:szCs w:val="24"/>
              </w:rPr>
            </w:pP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媒介素养教育产品设计与开发</w:t>
            </w:r>
            <w:r w:rsidRPr="00424480">
              <w:rPr>
                <w:color w:val="000000"/>
                <w:sz w:val="24"/>
                <w:szCs w:val="24"/>
              </w:rPr>
              <w:t xml:space="preserve">  (10-17</w:t>
            </w: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周，选修</w:t>
            </w:r>
            <w:r w:rsidRPr="004244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F1433" w:rsidRPr="00D36CBC" w:rsidRDefault="000F1433" w:rsidP="000F1433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1433" w:rsidRPr="008C1B9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张洁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424480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424480">
              <w:rPr>
                <w:color w:val="000000"/>
                <w:sz w:val="18"/>
                <w:szCs w:val="18"/>
              </w:rPr>
              <w:t>48</w:t>
            </w:r>
            <w:r w:rsidRPr="00424480">
              <w:rPr>
                <w:rFonts w:hint="eastAsia"/>
                <w:color w:val="000000"/>
                <w:sz w:val="18"/>
                <w:szCs w:val="18"/>
              </w:rPr>
              <w:t>教</w:t>
            </w:r>
            <w:r w:rsidRPr="00424480">
              <w:rPr>
                <w:color w:val="000000"/>
                <w:sz w:val="18"/>
                <w:szCs w:val="18"/>
              </w:rPr>
              <w:t>A707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F1433" w:rsidRPr="00D36CBC" w:rsidRDefault="000F1433" w:rsidP="000F1433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1433" w:rsidRPr="008C1B97">
        <w:trPr>
          <w:cantSplit/>
          <w:trHeight w:val="93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8C40C7">
            <w:pPr>
              <w:jc w:val="center"/>
            </w:pPr>
            <w:r w:rsidRPr="008C1B97">
              <w:rPr>
                <w:rFonts w:cs="宋体" w:hint="eastAsia"/>
              </w:rPr>
              <w:t>五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spacing w:beforeLines="50" w:afterLines="50"/>
              <w:ind w:rightChars="-85" w:right="31680"/>
              <w:jc w:val="center"/>
              <w:rPr>
                <w:color w:val="000000"/>
                <w:sz w:val="24"/>
                <w:szCs w:val="24"/>
              </w:rPr>
            </w:pP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媒介素养课程设计与教学（</w:t>
            </w:r>
            <w:r w:rsidRPr="00424480">
              <w:rPr>
                <w:color w:val="000000"/>
                <w:sz w:val="24"/>
                <w:szCs w:val="24"/>
              </w:rPr>
              <w:t>10-17</w:t>
            </w: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周，</w:t>
            </w:r>
            <w:r w:rsidRPr="00424480">
              <w:rPr>
                <w:color w:val="000000"/>
                <w:sz w:val="24"/>
                <w:szCs w:val="24"/>
              </w:rPr>
              <w:t xml:space="preserve"> </w:t>
            </w:r>
            <w:r w:rsidRPr="00424480">
              <w:rPr>
                <w:rFonts w:cs="宋体" w:hint="eastAsia"/>
                <w:color w:val="000000"/>
                <w:sz w:val="24"/>
                <w:szCs w:val="24"/>
              </w:rPr>
              <w:t>选修）</w:t>
            </w: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1433" w:rsidRPr="00424480" w:rsidRDefault="000F1433" w:rsidP="000F1433">
            <w:pPr>
              <w:spacing w:beforeLines="50" w:afterLines="50"/>
              <w:ind w:leftChars="-103" w:left="31680" w:rightChars="-85" w:right="31680" w:firstLineChars="148" w:firstLine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F1433" w:rsidRPr="00D36CBC" w:rsidRDefault="000F1433" w:rsidP="000F1433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1433" w:rsidRPr="008C1B97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433" w:rsidRPr="008C1B97" w:rsidRDefault="000F1433" w:rsidP="008C40C7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  <w:r w:rsidRPr="00D35A04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耿益群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>
              <w:rPr>
                <w:rFonts w:hint="eastAsia"/>
                <w:sz w:val="18"/>
                <w:szCs w:val="18"/>
              </w:rPr>
              <w:t>教</w:t>
            </w:r>
            <w:r>
              <w:rPr>
                <w:sz w:val="18"/>
                <w:szCs w:val="18"/>
              </w:rPr>
              <w:t>A707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DE3209" w:rsidRDefault="000F1433" w:rsidP="000F1433">
            <w:pPr>
              <w:ind w:leftChars="-53" w:left="31680" w:rightChars="-51" w:right="31680" w:firstLine="1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DE3209" w:rsidRDefault="000F1433" w:rsidP="000F1433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F1433" w:rsidRPr="008C1B97" w:rsidRDefault="000F1433" w:rsidP="000F1433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</w:tr>
    </w:tbl>
    <w:p w:rsidR="000F1433" w:rsidRPr="008C1B97" w:rsidRDefault="000F1433" w:rsidP="00656A7E"/>
    <w:p w:rsidR="000F1433" w:rsidRDefault="000F1433"/>
    <w:sectPr w:rsidR="000F1433" w:rsidSect="00AB035D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433" w:rsidRDefault="000F1433" w:rsidP="00656A7E">
      <w:r>
        <w:separator/>
      </w:r>
    </w:p>
  </w:endnote>
  <w:endnote w:type="continuationSeparator" w:id="0">
    <w:p w:rsidR="000F1433" w:rsidRDefault="000F1433" w:rsidP="00656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433" w:rsidRDefault="000F1433" w:rsidP="0067111D">
    <w:pPr>
      <w:pStyle w:val="Footer"/>
      <w:ind w:firstLineChars="2200" w:firstLine="31680"/>
      <w:rPr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433" w:rsidRDefault="000F1433" w:rsidP="00656A7E">
      <w:r>
        <w:separator/>
      </w:r>
    </w:p>
  </w:footnote>
  <w:footnote w:type="continuationSeparator" w:id="0">
    <w:p w:rsidR="000F1433" w:rsidRDefault="000F1433" w:rsidP="00656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433" w:rsidRDefault="000F1433">
    <w:pPr>
      <w:jc w:val="center"/>
      <w:rPr>
        <w:b/>
        <w:bCs/>
        <w:sz w:val="28"/>
        <w:szCs w:val="28"/>
      </w:rPr>
    </w:pPr>
    <w:r>
      <w:rPr>
        <w:rFonts w:cs="宋体" w:hint="eastAsia"/>
        <w:b/>
        <w:bCs/>
        <w:sz w:val="28"/>
        <w:szCs w:val="28"/>
      </w:rPr>
      <w:t>中国传媒大学研究生课程表</w:t>
    </w:r>
  </w:p>
  <w:p w:rsidR="000F1433" w:rsidRDefault="000F1433">
    <w:pPr>
      <w:jc w:val="center"/>
      <w:rPr>
        <w:sz w:val="24"/>
        <w:szCs w:val="24"/>
      </w:rPr>
    </w:pPr>
    <w:r>
      <w:rPr>
        <w:sz w:val="24"/>
        <w:szCs w:val="24"/>
      </w:rPr>
      <w:t>2015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</w:t>
    </w:r>
    <w:r>
      <w:rPr>
        <w:rFonts w:cs="宋体" w:hint="eastAsia"/>
        <w:sz w:val="24"/>
        <w:szCs w:val="24"/>
      </w:rPr>
      <w:t>学年第一学期</w:t>
    </w:r>
    <w:r>
      <w:rPr>
        <w:sz w:val="24"/>
        <w:szCs w:val="24"/>
      </w:rPr>
      <w:t xml:space="preserve"> 1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17</w:t>
    </w:r>
    <w:r>
      <w:rPr>
        <w:rFonts w:cs="宋体" w:hint="eastAsia"/>
        <w:sz w:val="24"/>
        <w:szCs w:val="24"/>
      </w:rPr>
      <w:t>周（</w:t>
    </w:r>
    <w:r>
      <w:rPr>
        <w:sz w:val="24"/>
        <w:szCs w:val="24"/>
      </w:rPr>
      <w:t>2015.9.21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2016.1.8</w:t>
    </w:r>
    <w:r>
      <w:rPr>
        <w:rFonts w:cs="宋体" w:hint="eastAsia"/>
        <w:sz w:val="24"/>
        <w:szCs w:val="24"/>
      </w:rPr>
      <w:t>）</w:t>
    </w:r>
  </w:p>
  <w:p w:rsidR="000F1433" w:rsidRPr="00907052" w:rsidRDefault="000F14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EC2"/>
    <w:rsid w:val="00014CA6"/>
    <w:rsid w:val="0002464F"/>
    <w:rsid w:val="000705E4"/>
    <w:rsid w:val="00080061"/>
    <w:rsid w:val="000F1433"/>
    <w:rsid w:val="00103EFA"/>
    <w:rsid w:val="001071B3"/>
    <w:rsid w:val="0011664E"/>
    <w:rsid w:val="001322E8"/>
    <w:rsid w:val="00136468"/>
    <w:rsid w:val="0015425E"/>
    <w:rsid w:val="00167531"/>
    <w:rsid w:val="00193798"/>
    <w:rsid w:val="001B202E"/>
    <w:rsid w:val="001E2101"/>
    <w:rsid w:val="002109DF"/>
    <w:rsid w:val="00246D59"/>
    <w:rsid w:val="00257DF7"/>
    <w:rsid w:val="00264C88"/>
    <w:rsid w:val="00277D41"/>
    <w:rsid w:val="00283A77"/>
    <w:rsid w:val="002B4EC2"/>
    <w:rsid w:val="002D75D3"/>
    <w:rsid w:val="002F16D7"/>
    <w:rsid w:val="002F4F4A"/>
    <w:rsid w:val="00312A4E"/>
    <w:rsid w:val="00322F01"/>
    <w:rsid w:val="00331D1D"/>
    <w:rsid w:val="003825B2"/>
    <w:rsid w:val="003E5E9A"/>
    <w:rsid w:val="003E6ACD"/>
    <w:rsid w:val="00424480"/>
    <w:rsid w:val="00431605"/>
    <w:rsid w:val="00431706"/>
    <w:rsid w:val="004360B1"/>
    <w:rsid w:val="0043671B"/>
    <w:rsid w:val="0046586F"/>
    <w:rsid w:val="00472529"/>
    <w:rsid w:val="00473419"/>
    <w:rsid w:val="004B1340"/>
    <w:rsid w:val="004D059B"/>
    <w:rsid w:val="004E148E"/>
    <w:rsid w:val="00511AB7"/>
    <w:rsid w:val="00524162"/>
    <w:rsid w:val="00537A78"/>
    <w:rsid w:val="0054464E"/>
    <w:rsid w:val="0056797A"/>
    <w:rsid w:val="00577935"/>
    <w:rsid w:val="005A0E78"/>
    <w:rsid w:val="005F5814"/>
    <w:rsid w:val="0060739D"/>
    <w:rsid w:val="00614E6F"/>
    <w:rsid w:val="006165EC"/>
    <w:rsid w:val="0062584E"/>
    <w:rsid w:val="00631E8D"/>
    <w:rsid w:val="00656A7E"/>
    <w:rsid w:val="0067111D"/>
    <w:rsid w:val="006757CB"/>
    <w:rsid w:val="0069772E"/>
    <w:rsid w:val="006B3338"/>
    <w:rsid w:val="006C247C"/>
    <w:rsid w:val="0070184C"/>
    <w:rsid w:val="00767FEF"/>
    <w:rsid w:val="007A5C78"/>
    <w:rsid w:val="007E7397"/>
    <w:rsid w:val="007F1757"/>
    <w:rsid w:val="007F69C5"/>
    <w:rsid w:val="00831EAA"/>
    <w:rsid w:val="0083607E"/>
    <w:rsid w:val="00836F81"/>
    <w:rsid w:val="00887917"/>
    <w:rsid w:val="008925E1"/>
    <w:rsid w:val="008C1B97"/>
    <w:rsid w:val="008C40C7"/>
    <w:rsid w:val="008D0F55"/>
    <w:rsid w:val="009052BC"/>
    <w:rsid w:val="00907052"/>
    <w:rsid w:val="0091342F"/>
    <w:rsid w:val="00965938"/>
    <w:rsid w:val="0097017F"/>
    <w:rsid w:val="009A04E8"/>
    <w:rsid w:val="009A4F6E"/>
    <w:rsid w:val="009B5696"/>
    <w:rsid w:val="009D7F27"/>
    <w:rsid w:val="00A25F4E"/>
    <w:rsid w:val="00A56FE1"/>
    <w:rsid w:val="00A72692"/>
    <w:rsid w:val="00AA64ED"/>
    <w:rsid w:val="00AB035D"/>
    <w:rsid w:val="00AF034E"/>
    <w:rsid w:val="00B12D56"/>
    <w:rsid w:val="00B156CB"/>
    <w:rsid w:val="00B23D81"/>
    <w:rsid w:val="00B43300"/>
    <w:rsid w:val="00B63141"/>
    <w:rsid w:val="00B706D2"/>
    <w:rsid w:val="00B77D7F"/>
    <w:rsid w:val="00B95D51"/>
    <w:rsid w:val="00B9632E"/>
    <w:rsid w:val="00BA4672"/>
    <w:rsid w:val="00BE5DA7"/>
    <w:rsid w:val="00BF27E8"/>
    <w:rsid w:val="00C3202F"/>
    <w:rsid w:val="00C424B9"/>
    <w:rsid w:val="00C81E66"/>
    <w:rsid w:val="00C837F2"/>
    <w:rsid w:val="00C963B4"/>
    <w:rsid w:val="00CA7C66"/>
    <w:rsid w:val="00CC2BE3"/>
    <w:rsid w:val="00CF356B"/>
    <w:rsid w:val="00CF5E28"/>
    <w:rsid w:val="00D11CCE"/>
    <w:rsid w:val="00D27327"/>
    <w:rsid w:val="00D2799B"/>
    <w:rsid w:val="00D279A8"/>
    <w:rsid w:val="00D35A04"/>
    <w:rsid w:val="00D36073"/>
    <w:rsid w:val="00D36CBC"/>
    <w:rsid w:val="00D4100B"/>
    <w:rsid w:val="00D42C18"/>
    <w:rsid w:val="00D64DC0"/>
    <w:rsid w:val="00DC3327"/>
    <w:rsid w:val="00DC5A54"/>
    <w:rsid w:val="00DE3209"/>
    <w:rsid w:val="00E0329A"/>
    <w:rsid w:val="00E35396"/>
    <w:rsid w:val="00E665AE"/>
    <w:rsid w:val="00E734AA"/>
    <w:rsid w:val="00E85FFA"/>
    <w:rsid w:val="00EA7456"/>
    <w:rsid w:val="00EC5685"/>
    <w:rsid w:val="00ED3F5A"/>
    <w:rsid w:val="00ED63C5"/>
    <w:rsid w:val="00F00AFC"/>
    <w:rsid w:val="00F0503B"/>
    <w:rsid w:val="00F31347"/>
    <w:rsid w:val="00F46E61"/>
    <w:rsid w:val="00F75654"/>
    <w:rsid w:val="00F965E9"/>
    <w:rsid w:val="00FC7AD2"/>
    <w:rsid w:val="00FE5795"/>
    <w:rsid w:val="00FF4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56A7E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37F2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37F2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 w:cs="Cambria"/>
      <w:b/>
      <w:bCs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37F2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37F2"/>
    <w:rPr>
      <w:rFonts w:ascii="Cambria" w:hAnsi="Cambria" w:cs="Cambria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C837F2"/>
    <w:pPr>
      <w:widowControl/>
      <w:spacing w:line="300" w:lineRule="auto"/>
      <w:ind w:firstLineChars="200" w:firstLine="420"/>
      <w:jc w:val="left"/>
    </w:pPr>
    <w:rPr>
      <w:kern w:val="0"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C837F2"/>
    <w:pPr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rsid w:val="00656A7E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6A7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56A7E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6A7E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3646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60B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98</Words>
  <Characters>561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qinqian</dc:creator>
  <cp:keywords/>
  <dc:description/>
  <cp:lastModifiedBy>User</cp:lastModifiedBy>
  <cp:revision>48</cp:revision>
  <cp:lastPrinted>2014-11-17T00:44:00Z</cp:lastPrinted>
  <dcterms:created xsi:type="dcterms:W3CDTF">2012-07-10T02:30:00Z</dcterms:created>
  <dcterms:modified xsi:type="dcterms:W3CDTF">2015-07-01T02:38:00Z</dcterms:modified>
</cp:coreProperties>
</file>