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106" w:type="dxa"/>
        <w:tblLook w:val="01E0"/>
      </w:tblPr>
      <w:tblGrid>
        <w:gridCol w:w="360"/>
        <w:gridCol w:w="825"/>
        <w:gridCol w:w="538"/>
        <w:gridCol w:w="719"/>
        <w:gridCol w:w="540"/>
        <w:gridCol w:w="618"/>
        <w:gridCol w:w="360"/>
        <w:gridCol w:w="540"/>
        <w:gridCol w:w="540"/>
        <w:gridCol w:w="18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900"/>
        <w:gridCol w:w="540"/>
        <w:gridCol w:w="720"/>
        <w:gridCol w:w="540"/>
        <w:gridCol w:w="540"/>
        <w:gridCol w:w="360"/>
      </w:tblGrid>
      <w:tr w:rsidR="000812AC" w:rsidRPr="008C1B97">
        <w:trPr>
          <w:gridBefore w:val="1"/>
          <w:gridAfter w:val="1"/>
          <w:wBefore w:w="360" w:type="dxa"/>
          <w:wAfter w:w="360" w:type="dxa"/>
        </w:trPr>
        <w:tc>
          <w:tcPr>
            <w:tcW w:w="14040" w:type="dxa"/>
            <w:gridSpan w:val="23"/>
          </w:tcPr>
          <w:p w:rsidR="000812AC" w:rsidRPr="008C1B97" w:rsidRDefault="000812AC" w:rsidP="004139B0">
            <w:r w:rsidRPr="008C1B97">
              <w:rPr>
                <w:rFonts w:cs="宋体" w:hint="eastAsia"/>
              </w:rPr>
              <w:t>学生类别</w:t>
            </w:r>
            <w:r w:rsidRPr="008C1B97">
              <w:t xml:space="preserve">:  </w:t>
            </w:r>
            <w:r w:rsidRPr="00E525D4">
              <w:rPr>
                <w:rFonts w:ascii="宋体" w:hAnsi="宋体" w:cs="宋体" w:hint="eastAsia"/>
                <w:highlight w:val="black"/>
              </w:rPr>
              <w:t>□</w:t>
            </w:r>
            <w:r w:rsidRPr="008C1B97">
              <w:t xml:space="preserve"> </w:t>
            </w:r>
            <w:r w:rsidRPr="008C1B97">
              <w:rPr>
                <w:rFonts w:cs="宋体" w:hint="eastAsia"/>
              </w:rPr>
              <w:t>全日制学术型硕士</w:t>
            </w:r>
            <w:r w:rsidRPr="008C1B97">
              <w:t xml:space="preserve">     </w:t>
            </w:r>
            <w:r w:rsidRPr="008C1B97">
              <w:rPr>
                <w:rFonts w:ascii="宋体" w:hAnsi="宋体" w:cs="宋体" w:hint="eastAsia"/>
              </w:rPr>
              <w:t>□</w:t>
            </w:r>
            <w:r w:rsidRPr="008C1B97">
              <w:rPr>
                <w:rFonts w:cs="宋体" w:hint="eastAsia"/>
              </w:rPr>
              <w:t>全日制专业学位硕士</w:t>
            </w:r>
          </w:p>
        </w:tc>
      </w:tr>
      <w:tr w:rsidR="000812AC" w:rsidRPr="008C1B97">
        <w:trPr>
          <w:gridBefore w:val="1"/>
          <w:gridAfter w:val="1"/>
          <w:wBefore w:w="360" w:type="dxa"/>
          <w:wAfter w:w="360" w:type="dxa"/>
        </w:trPr>
        <w:tc>
          <w:tcPr>
            <w:tcW w:w="3240" w:type="dxa"/>
            <w:gridSpan w:val="5"/>
          </w:tcPr>
          <w:p w:rsidR="000812AC" w:rsidRPr="008C1B97" w:rsidRDefault="000812AC" w:rsidP="009058FE">
            <w:pPr>
              <w:spacing w:beforeLines="50"/>
            </w:pPr>
            <w:r w:rsidRPr="008C1B97">
              <w:rPr>
                <w:rFonts w:cs="宋体" w:hint="eastAsia"/>
              </w:rPr>
              <w:t>学院：传播研究院</w:t>
            </w:r>
          </w:p>
        </w:tc>
        <w:tc>
          <w:tcPr>
            <w:tcW w:w="1440" w:type="dxa"/>
            <w:gridSpan w:val="3"/>
          </w:tcPr>
          <w:p w:rsidR="000812AC" w:rsidRPr="008C1B97" w:rsidRDefault="000812AC" w:rsidP="009058FE">
            <w:pPr>
              <w:spacing w:beforeLines="50"/>
            </w:pPr>
            <w:r w:rsidRPr="008C1B97">
              <w:rPr>
                <w:rFonts w:cs="宋体" w:hint="eastAsia"/>
              </w:rPr>
              <w:t>人数：</w:t>
            </w:r>
            <w:r>
              <w:t>15</w:t>
            </w:r>
            <w:r w:rsidRPr="008C1B97">
              <w:rPr>
                <w:rFonts w:cs="宋体" w:hint="eastAsia"/>
              </w:rPr>
              <w:t>人</w:t>
            </w:r>
          </w:p>
        </w:tc>
        <w:tc>
          <w:tcPr>
            <w:tcW w:w="1620" w:type="dxa"/>
            <w:gridSpan w:val="3"/>
          </w:tcPr>
          <w:p w:rsidR="000812AC" w:rsidRPr="008C1B97" w:rsidRDefault="000812AC" w:rsidP="009058FE">
            <w:pPr>
              <w:spacing w:beforeLines="50"/>
            </w:pPr>
            <w:r w:rsidRPr="008C1B97">
              <w:rPr>
                <w:rFonts w:cs="宋体" w:hint="eastAsia"/>
              </w:rPr>
              <w:t>年级：</w:t>
            </w:r>
            <w:r w:rsidRPr="008C1B97">
              <w:t>201</w:t>
            </w:r>
            <w:r>
              <w:t>4</w:t>
            </w:r>
          </w:p>
        </w:tc>
        <w:tc>
          <w:tcPr>
            <w:tcW w:w="2700" w:type="dxa"/>
            <w:gridSpan w:val="4"/>
          </w:tcPr>
          <w:p w:rsidR="000812AC" w:rsidRPr="008C1B97" w:rsidRDefault="000812AC" w:rsidP="009058FE">
            <w:pPr>
              <w:spacing w:beforeLines="50"/>
            </w:pPr>
            <w:r w:rsidRPr="008C1B97">
              <w:rPr>
                <w:rFonts w:cs="宋体" w:hint="eastAsia"/>
              </w:rPr>
              <w:t>专业：</w:t>
            </w:r>
            <w:r>
              <w:rPr>
                <w:rFonts w:cs="宋体" w:hint="eastAsia"/>
              </w:rPr>
              <w:t>编辑出版</w:t>
            </w:r>
          </w:p>
        </w:tc>
        <w:tc>
          <w:tcPr>
            <w:tcW w:w="5040" w:type="dxa"/>
            <w:gridSpan w:val="8"/>
          </w:tcPr>
          <w:p w:rsidR="000812AC" w:rsidRPr="008C1B97" w:rsidRDefault="000812AC" w:rsidP="009058FE">
            <w:pPr>
              <w:spacing w:beforeLines="50"/>
            </w:pPr>
            <w:r w:rsidRPr="008C1B97">
              <w:rPr>
                <w:rFonts w:cs="宋体" w:hint="eastAsia"/>
              </w:rPr>
              <w:t>研究方向</w:t>
            </w:r>
            <w:r w:rsidRPr="008C1B97">
              <w:t>:</w:t>
            </w:r>
            <w:r>
              <w:rPr>
                <w:rFonts w:cs="宋体" w:hint="eastAsia"/>
              </w:rPr>
              <w:t>①②</w:t>
            </w:r>
            <w:bookmarkStart w:id="0" w:name="_GoBack"/>
            <w:bookmarkEnd w:id="0"/>
          </w:p>
        </w:tc>
      </w:tr>
      <w:tr w:rsidR="000812AC" w:rsidRPr="008C1B97">
        <w:trPr>
          <w:cantSplit/>
        </w:trPr>
        <w:tc>
          <w:tcPr>
            <w:tcW w:w="118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0812AC" w:rsidRPr="008C1B97" w:rsidRDefault="000812AC" w:rsidP="004139B0">
            <w:pPr>
              <w:jc w:val="right"/>
            </w:pPr>
            <w:r w:rsidRPr="008C1B97">
              <w:rPr>
                <w:rFonts w:cs="宋体" w:hint="eastAsia"/>
              </w:rPr>
              <w:t>节次</w:t>
            </w:r>
          </w:p>
          <w:p w:rsidR="000812AC" w:rsidRPr="008C1B97" w:rsidRDefault="000812AC" w:rsidP="004139B0">
            <w:pPr>
              <w:jc w:val="left"/>
            </w:pPr>
            <w:r w:rsidRPr="008C1B97">
              <w:rPr>
                <w:rFonts w:cs="宋体" w:hint="eastAsia"/>
              </w:rPr>
              <w:t>星期</w:t>
            </w:r>
          </w:p>
        </w:tc>
        <w:tc>
          <w:tcPr>
            <w:tcW w:w="5475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上午</w:t>
            </w:r>
          </w:p>
        </w:tc>
        <w:tc>
          <w:tcPr>
            <w:tcW w:w="5400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下午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晚上</w:t>
            </w:r>
          </w:p>
        </w:tc>
      </w:tr>
      <w:tr w:rsidR="000812AC" w:rsidRPr="008C1B97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/>
        </w:tc>
        <w:tc>
          <w:tcPr>
            <w:tcW w:w="27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t>1</w:t>
            </w:r>
            <w:r w:rsidRPr="008C1B97">
              <w:rPr>
                <w:rFonts w:cs="宋体" w:hint="eastAsia"/>
              </w:rPr>
              <w:t>、</w:t>
            </w:r>
            <w:r w:rsidRPr="008C1B97">
              <w:t>2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t>3</w:t>
            </w:r>
            <w:r w:rsidRPr="008C1B97">
              <w:rPr>
                <w:rFonts w:cs="宋体" w:hint="eastAsia"/>
              </w:rPr>
              <w:t>、</w:t>
            </w:r>
            <w:r w:rsidRPr="008C1B97">
              <w:t>4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t>5</w:t>
            </w:r>
            <w:r w:rsidRPr="008C1B97">
              <w:rPr>
                <w:rFonts w:cs="宋体" w:hint="eastAsia"/>
              </w:rPr>
              <w:t>、</w:t>
            </w:r>
            <w:r w:rsidRPr="008C1B97">
              <w:t>6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t>7</w:t>
            </w:r>
            <w:r w:rsidRPr="008C1B97">
              <w:rPr>
                <w:rFonts w:cs="宋体" w:hint="eastAsia"/>
              </w:rPr>
              <w:t>、</w:t>
            </w:r>
            <w:r w:rsidRPr="008C1B97">
              <w:t>8</w:t>
            </w:r>
            <w:r w:rsidRPr="008C1B97">
              <w:rPr>
                <w:rFonts w:cs="宋体" w:hint="eastAsia"/>
              </w:rPr>
              <w:t>节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AC" w:rsidRPr="008C1B97" w:rsidRDefault="000812AC" w:rsidP="004139B0">
            <w:pPr>
              <w:jc w:val="center"/>
            </w:pPr>
            <w:r w:rsidRPr="008C1B97">
              <w:t>9</w:t>
            </w:r>
            <w:r w:rsidRPr="008C1B97">
              <w:rPr>
                <w:rFonts w:cs="宋体" w:hint="eastAsia"/>
              </w:rPr>
              <w:t>、</w:t>
            </w:r>
            <w:r w:rsidRPr="008C1B97">
              <w:t>10</w:t>
            </w:r>
            <w:r w:rsidRPr="008C1B97">
              <w:rPr>
                <w:rFonts w:cs="宋体" w:hint="eastAsia"/>
              </w:rPr>
              <w:t>节</w:t>
            </w:r>
          </w:p>
        </w:tc>
      </w:tr>
      <w:tr w:rsidR="000812AC" w:rsidRPr="008C1B97" w:rsidTr="00B90ECB">
        <w:trPr>
          <w:cantSplit/>
          <w:trHeight w:val="70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一</w:t>
            </w:r>
          </w:p>
        </w:tc>
        <w:tc>
          <w:tcPr>
            <w:tcW w:w="547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154E5C" w:rsidRDefault="000812AC" w:rsidP="009058FE">
            <w:pPr>
              <w:spacing w:beforeLines="50" w:afterLines="50"/>
              <w:jc w:val="center"/>
              <w:rPr>
                <w:color w:val="000000"/>
                <w:sz w:val="24"/>
                <w:szCs w:val="24"/>
              </w:rPr>
            </w:pPr>
            <w:r w:rsidRPr="00154E5C">
              <w:rPr>
                <w:rFonts w:ascii="宋体" w:hAnsi="宋体" w:cs="宋体" w:hint="eastAsia"/>
                <w:color w:val="000000"/>
                <w:kern w:val="0"/>
              </w:rPr>
              <w:t>编辑出版流程（下）（</w:t>
            </w:r>
            <w:r w:rsidRPr="00154E5C">
              <w:rPr>
                <w:rFonts w:ascii="宋体" w:hAnsi="宋体" w:cs="宋体"/>
                <w:color w:val="000000"/>
                <w:kern w:val="0"/>
              </w:rPr>
              <w:t>10</w:t>
            </w:r>
            <w:r w:rsidRPr="00154E5C">
              <w:rPr>
                <w:rFonts w:ascii="宋体" w:cs="宋体"/>
                <w:color w:val="000000"/>
                <w:kern w:val="0"/>
              </w:rPr>
              <w:t>-</w:t>
            </w:r>
            <w:r w:rsidRPr="00154E5C">
              <w:rPr>
                <w:rFonts w:ascii="宋体" w:hAnsi="宋体" w:cs="宋体"/>
                <w:color w:val="000000"/>
                <w:kern w:val="0"/>
              </w:rPr>
              <w:t>17</w:t>
            </w:r>
            <w:r w:rsidRPr="00154E5C">
              <w:rPr>
                <w:rFonts w:ascii="宋体" w:hAnsi="宋体" w:cs="宋体" w:hint="eastAsia"/>
                <w:color w:val="000000"/>
                <w:kern w:val="0"/>
              </w:rPr>
              <w:t>周，选修）</w:t>
            </w: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154E5C" w:rsidRDefault="000812AC" w:rsidP="000812AC">
            <w:pPr>
              <w:spacing w:beforeLines="50" w:afterLines="50"/>
              <w:ind w:firstLineChars="650" w:firstLine="31680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812AC" w:rsidRPr="008C1B97" w:rsidRDefault="000812AC" w:rsidP="009058FE">
            <w:pPr>
              <w:spacing w:beforeLines="50" w:afterLines="50"/>
              <w:jc w:val="center"/>
              <w:rPr>
                <w:sz w:val="24"/>
                <w:szCs w:val="24"/>
              </w:rPr>
            </w:pPr>
          </w:p>
        </w:tc>
      </w:tr>
      <w:tr w:rsidR="000812AC" w:rsidRPr="008C1B97" w:rsidTr="00B90ECB">
        <w:trPr>
          <w:cantSplit/>
          <w:trHeight w:val="458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蔡翔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cs="宋体" w:hint="eastAsia"/>
                <w:sz w:val="18"/>
                <w:szCs w:val="18"/>
              </w:rPr>
              <w:t>赵丽华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48A707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</w:tr>
      <w:tr w:rsidR="000812AC" w:rsidRPr="008C1B97" w:rsidTr="00B90ECB">
        <w:trPr>
          <w:cantSplit/>
          <w:trHeight w:val="762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二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9058FE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36CB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</w:t>
            </w: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9058FE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D36CBC">
              <w:rPr>
                <w:color w:val="000000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812AC" w:rsidRPr="00DE3209" w:rsidRDefault="000812AC" w:rsidP="000812AC">
            <w:pPr>
              <w:spacing w:beforeLines="50" w:afterLines="50"/>
              <w:ind w:left="-6" w:rightChars="-85" w:right="31680"/>
              <w:jc w:val="center"/>
              <w:rPr>
                <w:rFonts w:ascii="宋体"/>
                <w:color w:val="000000"/>
                <w:kern w:val="0"/>
              </w:rPr>
            </w:pPr>
          </w:p>
        </w:tc>
      </w:tr>
      <w:tr w:rsidR="000812AC" w:rsidRPr="008C1B97">
        <w:trPr>
          <w:cantSplit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54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69772E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69772E">
              <w:rPr>
                <w:rFonts w:cs="宋体" w:hint="eastAsia"/>
                <w:sz w:val="18"/>
                <w:szCs w:val="18"/>
              </w:rPr>
              <w:t>教室</w:t>
            </w:r>
            <w:r w:rsidRPr="0069772E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69772E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  <w:r w:rsidRPr="00BC7620">
              <w:rPr>
                <w:rFonts w:cs="宋体" w:hint="eastAsia"/>
                <w:color w:val="000000"/>
                <w:sz w:val="18"/>
                <w:szCs w:val="18"/>
              </w:rPr>
              <w:t>蔡翔</w:t>
            </w: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宋体" w:hint="eastAsia"/>
                <w:color w:val="000000"/>
                <w:sz w:val="18"/>
                <w:szCs w:val="18"/>
              </w:rPr>
              <w:t>自排</w:t>
            </w:r>
          </w:p>
        </w:tc>
      </w:tr>
      <w:tr w:rsidR="000812AC" w:rsidRPr="00DC3327">
        <w:trPr>
          <w:cantSplit/>
          <w:trHeight w:val="990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三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9058FE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</w:tcPr>
          <w:p w:rsidR="000812AC" w:rsidRPr="00DC3327" w:rsidRDefault="000812AC" w:rsidP="004139B0">
            <w:pPr>
              <w:widowControl/>
              <w:jc w:val="left"/>
              <w:rPr>
                <w:color w:val="000000"/>
                <w:highlight w:val="yellow"/>
              </w:rPr>
            </w:pPr>
          </w:p>
          <w:p w:rsidR="000812AC" w:rsidRPr="00DC3327" w:rsidRDefault="000812AC" w:rsidP="004139B0">
            <w:pPr>
              <w:widowControl/>
              <w:jc w:val="left"/>
              <w:rPr>
                <w:color w:val="000000"/>
                <w:highlight w:val="yellow"/>
              </w:rPr>
            </w:pPr>
          </w:p>
        </w:tc>
      </w:tr>
      <w:tr w:rsidR="000812AC" w:rsidRPr="008C1B97">
        <w:trPr>
          <w:cantSplit/>
          <w:trHeight w:val="295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Chars="100" w:firstLine="31680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12AC" w:rsidRPr="008C1B97" w:rsidTr="00F92524">
        <w:trPr>
          <w:cantSplit/>
          <w:trHeight w:val="836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四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9058FE">
            <w:pPr>
              <w:spacing w:beforeLines="5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12AC" w:rsidRPr="008C1B97">
        <w:trPr>
          <w:cantSplit/>
          <w:trHeight w:val="389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</w:p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 xml:space="preserve">: 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教师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  <w:r w:rsidRPr="00D36CBC">
              <w:rPr>
                <w:rFonts w:cs="宋体" w:hint="eastAsia"/>
                <w:color w:val="000000"/>
                <w:sz w:val="18"/>
                <w:szCs w:val="18"/>
              </w:rPr>
              <w:t>教室</w:t>
            </w:r>
            <w:r w:rsidRPr="00D36CBC">
              <w:rPr>
                <w:color w:val="000000"/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0812AC" w:rsidRPr="00D36CBC" w:rsidRDefault="000812AC" w:rsidP="000812AC">
            <w:pPr>
              <w:ind w:leftChars="-52" w:left="31680" w:rightChars="-51" w:right="3168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0812AC" w:rsidRPr="008C1B97">
        <w:trPr>
          <w:cantSplit/>
          <w:trHeight w:val="824"/>
        </w:trPr>
        <w:tc>
          <w:tcPr>
            <w:tcW w:w="118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4139B0">
            <w:pPr>
              <w:jc w:val="center"/>
            </w:pPr>
            <w:r w:rsidRPr="008C1B97">
              <w:rPr>
                <w:rFonts w:cs="宋体" w:hint="eastAsia"/>
              </w:rPr>
              <w:t>五</w:t>
            </w:r>
          </w:p>
        </w:tc>
        <w:tc>
          <w:tcPr>
            <w:tcW w:w="5475" w:type="dxa"/>
            <w:gridSpan w:val="10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leftChars="-103" w:left="31680" w:rightChars="-85" w:right="31680" w:firstLineChars="148" w:firstLine="3168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812AC" w:rsidRPr="00D36CBC" w:rsidRDefault="000812AC" w:rsidP="000812AC">
            <w:pPr>
              <w:spacing w:beforeLines="50" w:afterLines="50"/>
              <w:ind w:leftChars="-103" w:left="31680" w:rightChars="-85" w:right="3168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12AC" w:rsidRPr="008C1B97">
        <w:trPr>
          <w:cantSplit/>
          <w:trHeight w:val="50"/>
        </w:trPr>
        <w:tc>
          <w:tcPr>
            <w:tcW w:w="1185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812AC" w:rsidRPr="008C1B97" w:rsidRDefault="000812AC" w:rsidP="004139B0"/>
        </w:tc>
        <w:tc>
          <w:tcPr>
            <w:tcW w:w="53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19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7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DE3209" w:rsidRDefault="000812AC" w:rsidP="000812AC">
            <w:pPr>
              <w:ind w:leftChars="-53" w:left="31680" w:rightChars="-51" w:right="31680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rightChars="-51" w:right="31680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教师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7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3" w:left="31680" w:rightChars="-51" w:right="31680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  <w:r w:rsidRPr="008C1B97">
              <w:rPr>
                <w:rFonts w:cs="宋体" w:hint="eastAsia"/>
                <w:sz w:val="18"/>
                <w:szCs w:val="18"/>
              </w:rPr>
              <w:t>教室</w:t>
            </w:r>
            <w:r w:rsidRPr="008C1B97">
              <w:rPr>
                <w:sz w:val="18"/>
                <w:szCs w:val="18"/>
              </w:rPr>
              <w:t>:</w:t>
            </w:r>
          </w:p>
        </w:tc>
        <w:tc>
          <w:tcPr>
            <w:tcW w:w="90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0812AC" w:rsidRPr="008C1B97" w:rsidRDefault="000812AC" w:rsidP="000812AC">
            <w:pPr>
              <w:ind w:leftChars="-52" w:left="31680" w:rightChars="-51" w:right="31680"/>
              <w:jc w:val="center"/>
              <w:rPr>
                <w:sz w:val="18"/>
                <w:szCs w:val="18"/>
              </w:rPr>
            </w:pPr>
          </w:p>
        </w:tc>
      </w:tr>
    </w:tbl>
    <w:p w:rsidR="000812AC" w:rsidRPr="008C1B97" w:rsidRDefault="000812AC" w:rsidP="00767793"/>
    <w:p w:rsidR="000812AC" w:rsidRDefault="000812AC" w:rsidP="00767793"/>
    <w:p w:rsidR="000812AC" w:rsidRDefault="000812AC"/>
    <w:sectPr w:rsidR="000812AC" w:rsidSect="00BC201E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2AC" w:rsidRDefault="000812AC" w:rsidP="00767793">
      <w:r>
        <w:separator/>
      </w:r>
    </w:p>
  </w:endnote>
  <w:endnote w:type="continuationSeparator" w:id="0">
    <w:p w:rsidR="000812AC" w:rsidRDefault="000812AC" w:rsidP="00767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AC" w:rsidRDefault="000812AC" w:rsidP="0039751A">
    <w:pPr>
      <w:pStyle w:val="Footer"/>
      <w:ind w:firstLineChars="2200" w:firstLine="31680"/>
      <w:rPr>
        <w:sz w:val="21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2AC" w:rsidRDefault="000812AC" w:rsidP="00767793">
      <w:r>
        <w:separator/>
      </w:r>
    </w:p>
  </w:footnote>
  <w:footnote w:type="continuationSeparator" w:id="0">
    <w:p w:rsidR="000812AC" w:rsidRDefault="000812AC" w:rsidP="00767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12AC" w:rsidRDefault="000812AC">
    <w:pPr>
      <w:jc w:val="center"/>
      <w:rPr>
        <w:b/>
        <w:bCs/>
        <w:sz w:val="28"/>
        <w:szCs w:val="28"/>
      </w:rPr>
    </w:pPr>
    <w:r>
      <w:rPr>
        <w:rFonts w:cs="宋体" w:hint="eastAsia"/>
        <w:b/>
        <w:bCs/>
        <w:sz w:val="28"/>
        <w:szCs w:val="28"/>
      </w:rPr>
      <w:t>中国传媒大学研究生课程表</w:t>
    </w:r>
  </w:p>
  <w:p w:rsidR="000812AC" w:rsidRDefault="000812AC">
    <w:pPr>
      <w:jc w:val="center"/>
      <w:rPr>
        <w:sz w:val="24"/>
        <w:szCs w:val="24"/>
      </w:rPr>
    </w:pPr>
    <w:r>
      <w:rPr>
        <w:sz w:val="24"/>
        <w:szCs w:val="24"/>
      </w:rPr>
      <w:t>2015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</w:t>
    </w:r>
    <w:r>
      <w:rPr>
        <w:rFonts w:cs="宋体" w:hint="eastAsia"/>
        <w:sz w:val="24"/>
        <w:szCs w:val="24"/>
      </w:rPr>
      <w:t>学年第一学期</w:t>
    </w:r>
    <w:r>
      <w:rPr>
        <w:sz w:val="24"/>
        <w:szCs w:val="24"/>
      </w:rPr>
      <w:t xml:space="preserve"> 2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17</w:t>
    </w:r>
    <w:r>
      <w:rPr>
        <w:rFonts w:cs="宋体" w:hint="eastAsia"/>
        <w:sz w:val="24"/>
        <w:szCs w:val="24"/>
      </w:rPr>
      <w:t>周（</w:t>
    </w:r>
    <w:r>
      <w:rPr>
        <w:sz w:val="24"/>
        <w:szCs w:val="24"/>
      </w:rPr>
      <w:t>2015.9.21</w:t>
    </w:r>
    <w:r>
      <w:rPr>
        <w:rFonts w:cs="宋体" w:hint="eastAsia"/>
        <w:sz w:val="24"/>
        <w:szCs w:val="24"/>
      </w:rPr>
      <w:t>～</w:t>
    </w:r>
    <w:r>
      <w:rPr>
        <w:sz w:val="24"/>
        <w:szCs w:val="24"/>
      </w:rPr>
      <w:t>2016.1.8</w:t>
    </w:r>
    <w:r>
      <w:rPr>
        <w:rFonts w:cs="宋体" w:hint="eastAsia"/>
        <w:sz w:val="24"/>
        <w:szCs w:val="24"/>
      </w:rPr>
      <w:t>）</w:t>
    </w:r>
  </w:p>
  <w:p w:rsidR="000812AC" w:rsidRPr="00907052" w:rsidRDefault="000812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793"/>
    <w:rsid w:val="00046CF7"/>
    <w:rsid w:val="000812AC"/>
    <w:rsid w:val="00131F0F"/>
    <w:rsid w:val="00154E5C"/>
    <w:rsid w:val="0018430A"/>
    <w:rsid w:val="0019079E"/>
    <w:rsid w:val="001E380C"/>
    <w:rsid w:val="001E58C7"/>
    <w:rsid w:val="00221389"/>
    <w:rsid w:val="00230359"/>
    <w:rsid w:val="002365A4"/>
    <w:rsid w:val="002C58C7"/>
    <w:rsid w:val="002C6F3E"/>
    <w:rsid w:val="002F4F4A"/>
    <w:rsid w:val="00333873"/>
    <w:rsid w:val="003512CA"/>
    <w:rsid w:val="00380B4F"/>
    <w:rsid w:val="00383A76"/>
    <w:rsid w:val="0039683B"/>
    <w:rsid w:val="0039751A"/>
    <w:rsid w:val="003B1B7C"/>
    <w:rsid w:val="003B3578"/>
    <w:rsid w:val="003C440A"/>
    <w:rsid w:val="004139B0"/>
    <w:rsid w:val="00446A8D"/>
    <w:rsid w:val="00483D55"/>
    <w:rsid w:val="0049551F"/>
    <w:rsid w:val="004A3933"/>
    <w:rsid w:val="004A5620"/>
    <w:rsid w:val="005A31BB"/>
    <w:rsid w:val="005D21A6"/>
    <w:rsid w:val="00604C21"/>
    <w:rsid w:val="0060507D"/>
    <w:rsid w:val="006448D9"/>
    <w:rsid w:val="0065481D"/>
    <w:rsid w:val="00691AD3"/>
    <w:rsid w:val="0069772E"/>
    <w:rsid w:val="0072373A"/>
    <w:rsid w:val="007303B9"/>
    <w:rsid w:val="00764144"/>
    <w:rsid w:val="00767793"/>
    <w:rsid w:val="00767E2C"/>
    <w:rsid w:val="0077622F"/>
    <w:rsid w:val="00831907"/>
    <w:rsid w:val="00847CF9"/>
    <w:rsid w:val="00875896"/>
    <w:rsid w:val="00882C6A"/>
    <w:rsid w:val="008942EC"/>
    <w:rsid w:val="008A4465"/>
    <w:rsid w:val="008C1B97"/>
    <w:rsid w:val="008C7092"/>
    <w:rsid w:val="008F62E5"/>
    <w:rsid w:val="009058FE"/>
    <w:rsid w:val="00907052"/>
    <w:rsid w:val="009709C9"/>
    <w:rsid w:val="009B6599"/>
    <w:rsid w:val="009E1020"/>
    <w:rsid w:val="00A10782"/>
    <w:rsid w:val="00B057EA"/>
    <w:rsid w:val="00B10963"/>
    <w:rsid w:val="00B73725"/>
    <w:rsid w:val="00B75CB1"/>
    <w:rsid w:val="00B90CBB"/>
    <w:rsid w:val="00B90ECB"/>
    <w:rsid w:val="00BA0248"/>
    <w:rsid w:val="00BB596A"/>
    <w:rsid w:val="00BC201E"/>
    <w:rsid w:val="00BC7620"/>
    <w:rsid w:val="00BD4896"/>
    <w:rsid w:val="00C928E6"/>
    <w:rsid w:val="00CA03EE"/>
    <w:rsid w:val="00CC03ED"/>
    <w:rsid w:val="00D36CBC"/>
    <w:rsid w:val="00D629C9"/>
    <w:rsid w:val="00DA22CB"/>
    <w:rsid w:val="00DC3128"/>
    <w:rsid w:val="00DC3327"/>
    <w:rsid w:val="00DE3209"/>
    <w:rsid w:val="00DF0DFA"/>
    <w:rsid w:val="00E525D4"/>
    <w:rsid w:val="00E90336"/>
    <w:rsid w:val="00EE0D80"/>
    <w:rsid w:val="00F64788"/>
    <w:rsid w:val="00F70F61"/>
    <w:rsid w:val="00F77D1B"/>
    <w:rsid w:val="00F92524"/>
    <w:rsid w:val="00FB522A"/>
    <w:rsid w:val="00FC4B5B"/>
    <w:rsid w:val="00FD58A8"/>
    <w:rsid w:val="00FE2C9A"/>
    <w:rsid w:val="00FE7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793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6779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67793"/>
    <w:rPr>
      <w:rFonts w:ascii="Times New Roman" w:eastAsia="宋体" w:hAnsi="Times New Roman" w:cs="Times New Roman"/>
      <w:kern w:val="0"/>
      <w:sz w:val="18"/>
      <w:szCs w:val="18"/>
    </w:rPr>
  </w:style>
  <w:style w:type="paragraph" w:styleId="Footer">
    <w:name w:val="footer"/>
    <w:basedOn w:val="Normal"/>
    <w:link w:val="FooterChar"/>
    <w:uiPriority w:val="99"/>
    <w:rsid w:val="00767793"/>
    <w:pPr>
      <w:widowControl/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67793"/>
    <w:rPr>
      <w:rFonts w:ascii="Times New Roman" w:eastAsia="宋体" w:hAnsi="Times New Roman" w:cs="Times New Roman"/>
      <w:kern w:val="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F9252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0D8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87</Words>
  <Characters>499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baobao</dc:creator>
  <cp:keywords/>
  <dc:description/>
  <cp:lastModifiedBy>User</cp:lastModifiedBy>
  <cp:revision>24</cp:revision>
  <cp:lastPrinted>2015-06-25T07:31:00Z</cp:lastPrinted>
  <dcterms:created xsi:type="dcterms:W3CDTF">2013-03-14T00:30:00Z</dcterms:created>
  <dcterms:modified xsi:type="dcterms:W3CDTF">2015-07-06T08:04:00Z</dcterms:modified>
</cp:coreProperties>
</file>